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4"/>
        <w:gridCol w:w="967"/>
        <w:gridCol w:w="698"/>
        <w:gridCol w:w="1145"/>
        <w:gridCol w:w="520"/>
        <w:gridCol w:w="1181"/>
        <w:gridCol w:w="484"/>
        <w:gridCol w:w="1217"/>
        <w:gridCol w:w="449"/>
        <w:gridCol w:w="1252"/>
        <w:gridCol w:w="305"/>
        <w:gridCol w:w="1537"/>
      </w:tblGrid>
      <w:tr w:rsidR="003D7837" w:rsidTr="00E2337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837" w:rsidRDefault="003D7837" w:rsidP="00CB1BE5">
            <w:r>
              <w:t>Приложение 11</w:t>
            </w:r>
          </w:p>
        </w:tc>
      </w:tr>
      <w:tr w:rsidR="003D7837" w:rsidTr="00E2337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837" w:rsidRDefault="003D7837" w:rsidP="00CB1BE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3D7837" w:rsidTr="00E2337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7837" w:rsidRDefault="003D7837" w:rsidP="00E45B8D"/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7837" w:rsidRPr="00E26522" w:rsidRDefault="003D7837" w:rsidP="002B0ACE">
            <w:pPr>
              <w:rPr>
                <w:lang w:val="en-US"/>
              </w:rPr>
            </w:pPr>
            <w:r>
              <w:t xml:space="preserve">от </w:t>
            </w:r>
            <w:r w:rsidR="002B0ACE">
              <w:t xml:space="preserve">05.09.2019 </w:t>
            </w:r>
            <w:r>
              <w:t>№</w:t>
            </w:r>
            <w:r w:rsidR="002B0ACE">
              <w:t xml:space="preserve"> 55-416</w:t>
            </w:r>
          </w:p>
        </w:tc>
      </w:tr>
      <w:tr w:rsidR="00E2337E" w:rsidTr="00E2337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r>
              <w:t xml:space="preserve">  </w:t>
            </w:r>
          </w:p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</w:tr>
      <w:tr w:rsidR="00E2337E" w:rsidTr="00E2337E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Программа муниципальных заимствований на 2019 год и на плановый период 2020 и 2021 годов</w:t>
            </w:r>
          </w:p>
        </w:tc>
      </w:tr>
      <w:tr w:rsidR="00E2337E" w:rsidTr="00E2337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</w:p>
        </w:tc>
      </w:tr>
      <w:tr w:rsidR="00E2337E" w:rsidTr="00E2337E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38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30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тыс. руб.</w:t>
            </w:r>
          </w:p>
        </w:tc>
      </w:tr>
      <w:tr w:rsidR="00E2337E" w:rsidTr="00E2337E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№ п/п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2019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2020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2021 год</w:t>
            </w:r>
          </w:p>
        </w:tc>
      </w:tr>
      <w:tr w:rsidR="00E2337E" w:rsidTr="00E2337E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2337E" w:rsidRDefault="00E2337E" w:rsidP="00E45B8D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E2337E" w:rsidRPr="00E2337E" w:rsidRDefault="00E2337E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680"/>
        <w:gridCol w:w="402"/>
        <w:gridCol w:w="3113"/>
        <w:gridCol w:w="734"/>
        <w:gridCol w:w="967"/>
        <w:gridCol w:w="698"/>
        <w:gridCol w:w="1145"/>
        <w:gridCol w:w="520"/>
        <w:gridCol w:w="1181"/>
        <w:gridCol w:w="484"/>
        <w:gridCol w:w="1217"/>
        <w:gridCol w:w="449"/>
        <w:gridCol w:w="1252"/>
        <w:gridCol w:w="305"/>
        <w:gridCol w:w="1537"/>
      </w:tblGrid>
      <w:tr w:rsidR="00E2337E" w:rsidTr="00E2337E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337E" w:rsidRDefault="00E2337E" w:rsidP="00E45B8D">
            <w:pPr>
              <w:jc w:val="center"/>
            </w:pPr>
            <w:r>
              <w:t>8</w:t>
            </w:r>
          </w:p>
        </w:tc>
      </w:tr>
      <w:tr w:rsidR="00E2337E" w:rsidTr="00E2337E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2337E" w:rsidRDefault="00E2337E" w:rsidP="00E45B8D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E2337E" w:rsidRDefault="00E2337E" w:rsidP="00E45B8D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3 148 000,0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2 516 758,2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2 670 000,0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2 660 000,0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2 660 000,0</w:t>
            </w:r>
          </w:p>
        </w:tc>
      </w:tr>
      <w:tr w:rsidR="00E2337E" w:rsidTr="00E2337E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2337E" w:rsidRDefault="00E2337E" w:rsidP="00E45B8D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E2337E" w:rsidRDefault="00E2337E" w:rsidP="00E45B8D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1 000 000,0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1 000 000,0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900 000,0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900 000,0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900 000,0</w:t>
            </w:r>
          </w:p>
        </w:tc>
      </w:tr>
      <w:tr w:rsidR="00E2337E" w:rsidTr="00E2337E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4 148 000,0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3 516 758,2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3 570 000,0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3 560 000,0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pPr>
              <w:jc w:val="right"/>
            </w:pPr>
            <w:r>
              <w:t>3 560 000,0</w:t>
            </w:r>
          </w:p>
        </w:tc>
      </w:tr>
      <w:tr w:rsidR="00E2337E" w:rsidTr="00E2337E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38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6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337E" w:rsidRDefault="00E2337E" w:rsidP="00E45B8D"/>
        </w:tc>
      </w:tr>
    </w:tbl>
    <w:p w:rsidR="00E2337E" w:rsidRPr="003D48B7" w:rsidRDefault="00E2337E" w:rsidP="00E2337E"/>
    <w:p w:rsidR="00E2598B" w:rsidRPr="00E2337E" w:rsidRDefault="00E2598B" w:rsidP="00E2337E"/>
    <w:sectPr w:rsidR="00E2598B" w:rsidRPr="00E2337E" w:rsidSect="002B0ACE">
      <w:headerReference w:type="even" r:id="rId7"/>
      <w:headerReference w:type="default" r:id="rId8"/>
      <w:pgSz w:w="16838" w:h="11906" w:orient="landscape"/>
      <w:pgMar w:top="170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279" w:rsidRDefault="00091279" w:rsidP="00E2337E">
      <w:r>
        <w:separator/>
      </w:r>
    </w:p>
  </w:endnote>
  <w:endnote w:type="continuationSeparator" w:id="1">
    <w:p w:rsidR="00091279" w:rsidRDefault="00091279" w:rsidP="00E233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279" w:rsidRDefault="00091279" w:rsidP="00E2337E">
      <w:r>
        <w:separator/>
      </w:r>
    </w:p>
  </w:footnote>
  <w:footnote w:type="continuationSeparator" w:id="1">
    <w:p w:rsidR="00091279" w:rsidRDefault="00091279" w:rsidP="00E233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7E" w:rsidRDefault="00884125" w:rsidP="000A249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337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2337E" w:rsidRDefault="00E2337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37E" w:rsidRDefault="00884125" w:rsidP="000A249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2337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337E">
      <w:rPr>
        <w:rStyle w:val="a7"/>
        <w:noProof/>
      </w:rPr>
      <w:t>1</w:t>
    </w:r>
    <w:r>
      <w:rPr>
        <w:rStyle w:val="a7"/>
      </w:rPr>
      <w:fldChar w:fldCharType="end"/>
    </w:r>
  </w:p>
  <w:p w:rsidR="00E2337E" w:rsidRDefault="00E2337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E2337E"/>
    <w:rsid w:val="00091279"/>
    <w:rsid w:val="00257C93"/>
    <w:rsid w:val="002B0ACE"/>
    <w:rsid w:val="002C3F39"/>
    <w:rsid w:val="003D7837"/>
    <w:rsid w:val="00433313"/>
    <w:rsid w:val="006808C6"/>
    <w:rsid w:val="007316CA"/>
    <w:rsid w:val="00822968"/>
    <w:rsid w:val="00884125"/>
    <w:rsid w:val="00906C83"/>
    <w:rsid w:val="00A24CAF"/>
    <w:rsid w:val="00B77A4D"/>
    <w:rsid w:val="00B912FD"/>
    <w:rsid w:val="00E2337E"/>
    <w:rsid w:val="00E2598B"/>
    <w:rsid w:val="00F547E1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2337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2337E"/>
  </w:style>
  <w:style w:type="paragraph" w:styleId="a5">
    <w:name w:val="footer"/>
    <w:basedOn w:val="a"/>
    <w:link w:val="a6"/>
    <w:uiPriority w:val="99"/>
    <w:semiHidden/>
    <w:unhideWhenUsed/>
    <w:rsid w:val="00E2337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337E"/>
  </w:style>
  <w:style w:type="character" w:styleId="a7">
    <w:name w:val="page number"/>
    <w:basedOn w:val="a0"/>
    <w:uiPriority w:val="99"/>
    <w:semiHidden/>
    <w:unhideWhenUsed/>
    <w:rsid w:val="00E233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4</cp:revision>
  <dcterms:created xsi:type="dcterms:W3CDTF">2019-08-28T12:15:00Z</dcterms:created>
  <dcterms:modified xsi:type="dcterms:W3CDTF">2019-09-04T13:52:00Z</dcterms:modified>
</cp:coreProperties>
</file>